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4CBE0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MELWARD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05EDFC96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Servant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Crosseby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5FFC06A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8565A6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93B31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Somerset(q.v.), was pardoned for not appearing to </w:t>
      </w:r>
    </w:p>
    <w:p w14:paraId="10808EE3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him touching a debt of 4 marks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(C.P.R. 1408-13 p.8)</w:t>
      </w:r>
    </w:p>
    <w:p w14:paraId="2EF643E7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97B98E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63EC0" w14:textId="77777777" w:rsidR="00C37E72" w:rsidRDefault="00C37E72" w:rsidP="00C37E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2021</w:t>
      </w:r>
    </w:p>
    <w:p w14:paraId="4F185DA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ED217" w14:textId="77777777" w:rsidR="00C37E72" w:rsidRDefault="00C37E72" w:rsidP="009139A6">
      <w:r>
        <w:separator/>
      </w:r>
    </w:p>
  </w:endnote>
  <w:endnote w:type="continuationSeparator" w:id="0">
    <w:p w14:paraId="31DA8D94" w14:textId="77777777" w:rsidR="00C37E72" w:rsidRDefault="00C37E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47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F4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1E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CF2D4" w14:textId="77777777" w:rsidR="00C37E72" w:rsidRDefault="00C37E72" w:rsidP="009139A6">
      <w:r>
        <w:separator/>
      </w:r>
    </w:p>
  </w:footnote>
  <w:footnote w:type="continuationSeparator" w:id="0">
    <w:p w14:paraId="30DD2C82" w14:textId="77777777" w:rsidR="00C37E72" w:rsidRDefault="00C37E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DA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23F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58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7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7E7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8F272"/>
  <w15:chartTrackingRefBased/>
  <w15:docId w15:val="{ABF894FF-4925-4876-B23B-1C6CEA00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2021-12-02T21:06:00Z</dcterms:created>
  <dcterms:modified xsi:type="dcterms:W3CDTF">2021-12-02T21:06:00Z</dcterms:modified>
</cp:coreProperties>
</file>